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5671FDD2" w:rsidR="0051509A" w:rsidRDefault="0051509A">
      <w:pPr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 xml:space="preserve">Lot </w:t>
      </w:r>
      <w:r w:rsidR="000D4E6E">
        <w:rPr>
          <w:b/>
          <w:bCs/>
          <w:sz w:val="48"/>
          <w:szCs w:val="44"/>
        </w:rPr>
        <w:t>4</w:t>
      </w: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1A95FA78" w14:textId="77777777" w:rsidR="00932C2B" w:rsidRDefault="00932C2B" w:rsidP="00932C2B">
            <w:pPr>
              <w:spacing w:after="120"/>
              <w:rPr>
                <w:rFonts w:ascii="Arial" w:hAnsi="Arial"/>
                <w:b/>
                <w:sz w:val="24"/>
                <w:szCs w:val="24"/>
              </w:rPr>
            </w:pPr>
            <w:r w:rsidRPr="007B58AC">
              <w:rPr>
                <w:rFonts w:ascii="Arial" w:hAnsi="Arial"/>
                <w:b/>
                <w:sz w:val="24"/>
                <w:szCs w:val="24"/>
              </w:rPr>
              <w:t>Travaux de terrassement de nature archéologique pour l</w:t>
            </w:r>
            <w:r>
              <w:rPr>
                <w:rFonts w:ascii="Arial" w:hAnsi="Arial"/>
                <w:b/>
                <w:sz w:val="24"/>
                <w:szCs w:val="24"/>
              </w:rPr>
              <w:t xml:space="preserve">a région </w:t>
            </w:r>
            <w:r w:rsidRPr="00060B14">
              <w:rPr>
                <w:rFonts w:ascii="Arial" w:hAnsi="Arial"/>
                <w:b/>
                <w:sz w:val="24"/>
                <w:szCs w:val="24"/>
              </w:rPr>
              <w:t>Hauts-de-France</w:t>
            </w:r>
          </w:p>
          <w:p w14:paraId="7BAF2823" w14:textId="33482BF6" w:rsidR="0051509A" w:rsidRPr="006B3462" w:rsidRDefault="006A1477" w:rsidP="00932C2B">
            <w:pPr>
              <w:rPr>
                <w:b/>
              </w:rPr>
            </w:pPr>
            <w:r w:rsidRPr="000166D0">
              <w:rPr>
                <w:rStyle w:val="lev"/>
                <w:sz w:val="28"/>
              </w:rPr>
              <w:t xml:space="preserve">Lot </w:t>
            </w:r>
            <w:r>
              <w:rPr>
                <w:rStyle w:val="lev"/>
                <w:sz w:val="28"/>
              </w:rPr>
              <w:t>4</w:t>
            </w:r>
            <w:r w:rsidRPr="000166D0">
              <w:rPr>
                <w:rStyle w:val="lev"/>
                <w:sz w:val="28"/>
              </w:rPr>
              <w:t xml:space="preserve"> : Travaux de terrassement pour le département de l’Oise (60)</w:t>
            </w:r>
            <w:r>
              <w:rPr>
                <w:rStyle w:val="lev"/>
                <w:sz w:val="28"/>
              </w:rPr>
              <w:t> 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3E4DD4F9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683139">
              <w:rPr>
                <w:b/>
                <w:bCs/>
                <w:sz w:val="24"/>
                <w:szCs w:val="24"/>
              </w:rPr>
              <w:t>2 5</w:t>
            </w:r>
            <w:r w:rsidR="009553B3" w:rsidRPr="00D20F02">
              <w:rPr>
                <w:b/>
                <w:bCs/>
                <w:sz w:val="24"/>
                <w:szCs w:val="24"/>
              </w:rPr>
              <w:t>00</w:t>
            </w:r>
            <w:r w:rsidR="000F3E10" w:rsidRPr="00D20F02">
              <w:rPr>
                <w:b/>
                <w:bCs/>
                <w:sz w:val="24"/>
                <w:szCs w:val="24"/>
              </w:rPr>
              <w:t xml:space="preserve"> 000,00</w:t>
            </w:r>
            <w:r w:rsidR="001810AC" w:rsidRPr="00D20F02">
              <w:rPr>
                <w:b/>
                <w:bCs/>
                <w:sz w:val="24"/>
                <w:szCs w:val="24"/>
              </w:rPr>
              <w:t xml:space="preserve"> </w:t>
            </w:r>
            <w:r w:rsidR="0005642D" w:rsidRPr="00D20F02">
              <w:rPr>
                <w:b/>
                <w:sz w:val="24"/>
                <w:szCs w:val="24"/>
              </w:rPr>
              <w:t>€</w:t>
            </w:r>
            <w:r w:rsidRPr="00D20F02">
              <w:rPr>
                <w:b/>
                <w:sz w:val="24"/>
                <w:szCs w:val="24"/>
              </w:rPr>
              <w:t xml:space="preserve"> 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79F9591E" w:rsidR="000573CE" w:rsidRPr="00711919" w:rsidRDefault="00B90433" w:rsidP="00F2758A">
            <w:pPr>
              <w:rPr>
                <w:b/>
                <w:sz w:val="24"/>
                <w:szCs w:val="24"/>
              </w:rPr>
            </w:pPr>
            <w:r w:rsidRPr="00060B14">
              <w:rPr>
                <w:rFonts w:ascii="Arial" w:hAnsi="Arial"/>
                <w:b/>
                <w:sz w:val="24"/>
                <w:szCs w:val="24"/>
              </w:rPr>
              <w:t>Hauts-de-</w:t>
            </w:r>
            <w:r w:rsidR="00683139">
              <w:rPr>
                <w:rFonts w:ascii="Arial" w:hAnsi="Arial"/>
                <w:b/>
                <w:sz w:val="24"/>
                <w:szCs w:val="24"/>
              </w:rPr>
              <w:t>France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lastRenderedPageBreak/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agissant</w:t>
      </w:r>
      <w:proofErr w:type="gramEnd"/>
      <w:r w:rsidRPr="0081560C">
        <w:t xml:space="preserve">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</w:t>
            </w:r>
            <w:proofErr w:type="gramStart"/>
            <w:r w:rsidRPr="0081560C">
              <w:t>groupement</w:t>
            </w:r>
            <w:proofErr w:type="gramEnd"/>
            <w:r w:rsidRPr="0081560C">
              <w:t xml:space="preserve">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</w:t>
            </w:r>
            <w:proofErr w:type="gramStart"/>
            <w:r w:rsidRPr="0081560C">
              <w:t>groupement</w:t>
            </w:r>
            <w:proofErr w:type="gramEnd"/>
            <w:r w:rsidRPr="0081560C">
              <w:t xml:space="preserve">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proofErr w:type="gramStart"/>
      <w:r w:rsidRPr="0081560C">
        <w:t>conformément</w:t>
      </w:r>
      <w:proofErr w:type="gramEnd"/>
      <w:r w:rsidRPr="0081560C">
        <w:t xml:space="preserve">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</w:t>
      </w:r>
      <w:proofErr w:type="gramStart"/>
      <w:r w:rsidRPr="0081560C">
        <w:t>…….</w:t>
      </w:r>
      <w:proofErr w:type="gramEnd"/>
      <w:r w:rsidRPr="0081560C">
        <w:t>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lastRenderedPageBreak/>
        <w:t>agissant</w:t>
      </w:r>
      <w:proofErr w:type="gramEnd"/>
      <w:r w:rsidRPr="0081560C">
        <w:t xml:space="preserve">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agissant</w:t>
      </w:r>
      <w:proofErr w:type="gramEnd"/>
      <w:r w:rsidRPr="0081560C">
        <w:t xml:space="preserve">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>
        <w:t>agissant</w:t>
      </w:r>
      <w:proofErr w:type="gramEnd"/>
      <w:r>
        <w:t xml:space="preserve">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lastRenderedPageBreak/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7D305E06" w:rsidR="006F4A93" w:rsidRDefault="006F4A93" w:rsidP="008358EA">
      <w:pPr>
        <w:pStyle w:val="Normal1"/>
        <w:ind w:firstLine="0"/>
        <w:jc w:val="left"/>
      </w:pPr>
      <w:r w:rsidRPr="00A16CBE">
        <w:t>Il est conclu sans minimum et pour un maximum de</w:t>
      </w:r>
      <w:r w:rsidR="000D261B" w:rsidRPr="000D261B">
        <w:t xml:space="preserve"> </w:t>
      </w:r>
      <w:r w:rsidR="00683139">
        <w:t>2 5</w:t>
      </w:r>
      <w:r w:rsidR="000D261B" w:rsidRPr="000D261B">
        <w:t xml:space="preserve">00 000,00 </w:t>
      </w:r>
      <w:r w:rsidRPr="000D261B">
        <w:t>€ 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</w:t>
            </w:r>
            <w:proofErr w:type="gramStart"/>
            <w:r w:rsidRPr="0081560C">
              <w:t>un</w:t>
            </w:r>
            <w:proofErr w:type="gramEnd"/>
            <w:r w:rsidRPr="0081560C">
              <w:t xml:space="preserve">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proofErr w:type="gramStart"/>
      <w:r w:rsidRPr="0081560C">
        <w:rPr>
          <w:rFonts w:eastAsia="Trebuchet MS"/>
          <w:color w:val="000000"/>
        </w:rPr>
        <w:t>pour</w:t>
      </w:r>
      <w:proofErr w:type="gramEnd"/>
      <w:r w:rsidRPr="0081560C">
        <w:rPr>
          <w:rFonts w:eastAsia="Trebuchet MS"/>
          <w:color w:val="000000"/>
        </w:rPr>
        <w:t xml:space="preserve">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proofErr w:type="gramStart"/>
      <w:r w:rsidRPr="0081560C">
        <w:rPr>
          <w:rFonts w:eastAsia="Trebuchet MS"/>
          <w:color w:val="000000"/>
        </w:rPr>
        <w:t>pour</w:t>
      </w:r>
      <w:proofErr w:type="gramEnd"/>
      <w:r w:rsidRPr="0081560C">
        <w:rPr>
          <w:rFonts w:eastAsia="Trebuchet MS"/>
          <w:color w:val="000000"/>
        </w:rPr>
        <w:t xml:space="preserve">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proofErr w:type="gramStart"/>
      <w:r w:rsidRPr="0081560C">
        <w:rPr>
          <w:rFonts w:eastAsia="Trebuchet MS"/>
          <w:color w:val="000000"/>
        </w:rPr>
        <w:t>pour</w:t>
      </w:r>
      <w:proofErr w:type="gramEnd"/>
      <w:r w:rsidRPr="0081560C">
        <w:rPr>
          <w:rFonts w:eastAsia="Trebuchet MS"/>
          <w:color w:val="000000"/>
        </w:rPr>
        <w:t xml:space="preserve">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l'acte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cahier des clauses administratives particulières (CCAP) dont l’exemplaire original conservé par l’Inrap fait </w:t>
      </w: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seul foi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cahier des clauses techniques particulières (CCTP), dont l’exemplaire original conservé par l’Inrap fait </w:t>
      </w: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seul foi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proofErr w:type="gramStart"/>
      <w:r w:rsidRPr="00913F66">
        <w:rPr>
          <w:rFonts w:ascii="Times New Roman" w:eastAsia="Times New Roman" w:hAnsi="Times New Roman" w:cs="Trebuchet MS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rebuchet MS"/>
          <w:lang w:eastAsia="fr-FR"/>
        </w:rPr>
        <w:t xml:space="preserve">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proofErr w:type="gramStart"/>
      <w:r w:rsidRPr="00913F66">
        <w:rPr>
          <w:rFonts w:ascii="Times New Roman" w:eastAsia="Times New Roman" w:hAnsi="Times New Roman" w:cs="Trebuchet MS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rebuchet MS"/>
          <w:lang w:eastAsia="fr-FR"/>
        </w:rPr>
        <w:t xml:space="preserve">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l’offre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505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3B852C38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À                                   </w:t>
            </w:r>
            <w:proofErr w:type="gramStart"/>
            <w:r w:rsidRPr="00711919">
              <w:rPr>
                <w:b/>
                <w:bCs/>
              </w:rPr>
              <w:t xml:space="preserve">  ,</w:t>
            </w:r>
            <w:proofErr w:type="gramEnd"/>
            <w:r w:rsidRPr="00711919">
              <w:rPr>
                <w:b/>
                <w:bCs/>
              </w:rPr>
              <w:t xml:space="preserve"> le</w:t>
            </w:r>
          </w:p>
        </w:tc>
      </w:tr>
      <w:tr w:rsidR="006F4A93" w:rsidRPr="00711919" w14:paraId="7E3404C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7E1BDA">
        <w:trPr>
          <w:trHeight w:val="68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5BB16061" w:rsidR="00EB2CEA" w:rsidRDefault="006F4A93" w:rsidP="00EB2CEA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</w:t>
            </w:r>
            <w:r w:rsidR="0009369F">
              <w:rPr>
                <w:b/>
                <w:bCs/>
                <w:sz w:val="24"/>
                <w:szCs w:val="24"/>
              </w:rPr>
              <w:t xml:space="preserve"> l</w:t>
            </w:r>
            <w:r w:rsidR="0009369F" w:rsidRPr="0009369F">
              <w:rPr>
                <w:b/>
                <w:bCs/>
                <w:sz w:val="24"/>
                <w:szCs w:val="24"/>
              </w:rPr>
              <w:t>o</w:t>
            </w:r>
            <w:r w:rsidR="00683139">
              <w:rPr>
                <w:b/>
                <w:bCs/>
                <w:sz w:val="24"/>
                <w:szCs w:val="24"/>
              </w:rPr>
              <w:t>t</w:t>
            </w:r>
            <w:r w:rsidR="00683139" w:rsidRPr="00683139">
              <w:rPr>
                <w:b/>
                <w:bCs/>
                <w:sz w:val="24"/>
                <w:szCs w:val="24"/>
              </w:rPr>
              <w:t xml:space="preserve"> 4 : Travaux de terrassement pour le département de l’Oise (60)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  <w:tr w:rsidR="007E1BDA" w:rsidRPr="00711919" w14:paraId="52648C5A" w14:textId="77777777" w:rsidTr="009176E6">
        <w:trPr>
          <w:trHeight w:val="68"/>
        </w:trPr>
        <w:tc>
          <w:tcPr>
            <w:tcW w:w="8505" w:type="dxa"/>
            <w:tcBorders>
              <w:top w:val="dotted" w:sz="4" w:space="0" w:color="auto"/>
            </w:tcBorders>
          </w:tcPr>
          <w:p w14:paraId="30233993" w14:textId="0619502A" w:rsidR="007E1BDA" w:rsidRPr="00711919" w:rsidRDefault="007E1BDA" w:rsidP="009176E6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lastRenderedPageBreak/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A07B2" w14:textId="77777777" w:rsidR="00E453D3" w:rsidRDefault="00E453D3">
      <w:r>
        <w:separator/>
      </w:r>
    </w:p>
  </w:endnote>
  <w:endnote w:type="continuationSeparator" w:id="0">
    <w:p w14:paraId="332EE49B" w14:textId="77777777" w:rsidR="00E453D3" w:rsidRDefault="00E45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BDE1" w14:textId="77777777" w:rsidR="003F3BDA" w:rsidRDefault="003F3BD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46F7F0C0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38C253ED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 </w:t>
    </w:r>
    <w:r w:rsidR="001254C6" w:rsidRPr="001254C6">
      <w:rPr>
        <w:rFonts w:ascii="Arial" w:hAnsi="Arial"/>
        <w:sz w:val="14"/>
      </w:rPr>
      <w:t>015TX202</w:t>
    </w:r>
    <w:r w:rsidR="009634D9">
      <w:rPr>
        <w:rFonts w:ascii="Arial" w:hAnsi="Arial"/>
        <w:sz w:val="14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9E8F" w14:textId="77777777" w:rsidR="003F3BDA" w:rsidRDefault="003F3BD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56241" w14:textId="77777777" w:rsidR="00E453D3" w:rsidRDefault="00E453D3">
      <w:r>
        <w:separator/>
      </w:r>
    </w:p>
  </w:footnote>
  <w:footnote w:type="continuationSeparator" w:id="0">
    <w:p w14:paraId="4B065AE1" w14:textId="77777777" w:rsidR="00E453D3" w:rsidRDefault="00E45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19642" w14:textId="77777777" w:rsidR="003F3BDA" w:rsidRDefault="003F3BD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7AE0" w14:textId="77777777" w:rsidR="003F3BDA" w:rsidRDefault="003F3BD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5BFA5" w14:textId="77777777" w:rsidR="003F3BDA" w:rsidRDefault="003F3BD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14010"/>
    <w:rsid w:val="0001632B"/>
    <w:rsid w:val="000255F6"/>
    <w:rsid w:val="000320A4"/>
    <w:rsid w:val="000403A3"/>
    <w:rsid w:val="000472B9"/>
    <w:rsid w:val="00052ECF"/>
    <w:rsid w:val="0005642D"/>
    <w:rsid w:val="000573CE"/>
    <w:rsid w:val="00066D94"/>
    <w:rsid w:val="0007571B"/>
    <w:rsid w:val="00080574"/>
    <w:rsid w:val="00083249"/>
    <w:rsid w:val="000875CD"/>
    <w:rsid w:val="0008761F"/>
    <w:rsid w:val="000927A9"/>
    <w:rsid w:val="000931E8"/>
    <w:rsid w:val="0009369F"/>
    <w:rsid w:val="00096CBF"/>
    <w:rsid w:val="000A12D8"/>
    <w:rsid w:val="000A72BD"/>
    <w:rsid w:val="000B5D6B"/>
    <w:rsid w:val="000B76F0"/>
    <w:rsid w:val="000D00EE"/>
    <w:rsid w:val="000D261B"/>
    <w:rsid w:val="000D373D"/>
    <w:rsid w:val="000D4E6E"/>
    <w:rsid w:val="000E2EDA"/>
    <w:rsid w:val="000F3E10"/>
    <w:rsid w:val="00104D4E"/>
    <w:rsid w:val="0010564A"/>
    <w:rsid w:val="001206F3"/>
    <w:rsid w:val="001254C6"/>
    <w:rsid w:val="001261ED"/>
    <w:rsid w:val="00133615"/>
    <w:rsid w:val="0015518C"/>
    <w:rsid w:val="00161A60"/>
    <w:rsid w:val="001810AC"/>
    <w:rsid w:val="00181695"/>
    <w:rsid w:val="00193535"/>
    <w:rsid w:val="001B4C6E"/>
    <w:rsid w:val="001C0F3C"/>
    <w:rsid w:val="001C6A62"/>
    <w:rsid w:val="001F6ABF"/>
    <w:rsid w:val="00206FBE"/>
    <w:rsid w:val="00221E32"/>
    <w:rsid w:val="0022662D"/>
    <w:rsid w:val="002425CE"/>
    <w:rsid w:val="002474F4"/>
    <w:rsid w:val="0025142E"/>
    <w:rsid w:val="00255D04"/>
    <w:rsid w:val="0026394F"/>
    <w:rsid w:val="00271EB7"/>
    <w:rsid w:val="00273F8C"/>
    <w:rsid w:val="00293E31"/>
    <w:rsid w:val="002A249F"/>
    <w:rsid w:val="002A4F72"/>
    <w:rsid w:val="002B19DF"/>
    <w:rsid w:val="002B1AA3"/>
    <w:rsid w:val="002B30FC"/>
    <w:rsid w:val="002B47CC"/>
    <w:rsid w:val="002B4E13"/>
    <w:rsid w:val="002D4B1A"/>
    <w:rsid w:val="002D5904"/>
    <w:rsid w:val="002F168D"/>
    <w:rsid w:val="002F368B"/>
    <w:rsid w:val="003017AD"/>
    <w:rsid w:val="00303014"/>
    <w:rsid w:val="00313C36"/>
    <w:rsid w:val="003148EC"/>
    <w:rsid w:val="00323A95"/>
    <w:rsid w:val="003350EC"/>
    <w:rsid w:val="00350453"/>
    <w:rsid w:val="0035778A"/>
    <w:rsid w:val="003626BB"/>
    <w:rsid w:val="00366665"/>
    <w:rsid w:val="00371A37"/>
    <w:rsid w:val="00371C28"/>
    <w:rsid w:val="00381D83"/>
    <w:rsid w:val="003872B9"/>
    <w:rsid w:val="00395CEE"/>
    <w:rsid w:val="00395EDE"/>
    <w:rsid w:val="00397B35"/>
    <w:rsid w:val="00397C6C"/>
    <w:rsid w:val="003A2342"/>
    <w:rsid w:val="003A694F"/>
    <w:rsid w:val="003B5863"/>
    <w:rsid w:val="003C28D5"/>
    <w:rsid w:val="003D2C18"/>
    <w:rsid w:val="003E79EA"/>
    <w:rsid w:val="003F3BDA"/>
    <w:rsid w:val="003F3C7A"/>
    <w:rsid w:val="00410CE0"/>
    <w:rsid w:val="00416DA1"/>
    <w:rsid w:val="0042162E"/>
    <w:rsid w:val="00441E17"/>
    <w:rsid w:val="004505C3"/>
    <w:rsid w:val="00455792"/>
    <w:rsid w:val="00461486"/>
    <w:rsid w:val="004725E9"/>
    <w:rsid w:val="004904B8"/>
    <w:rsid w:val="004B0798"/>
    <w:rsid w:val="004C477E"/>
    <w:rsid w:val="004D5114"/>
    <w:rsid w:val="004F3215"/>
    <w:rsid w:val="005072BF"/>
    <w:rsid w:val="005146CA"/>
    <w:rsid w:val="0051509A"/>
    <w:rsid w:val="00522C27"/>
    <w:rsid w:val="005377E4"/>
    <w:rsid w:val="00542B81"/>
    <w:rsid w:val="00555329"/>
    <w:rsid w:val="00555AB4"/>
    <w:rsid w:val="00556E32"/>
    <w:rsid w:val="00561039"/>
    <w:rsid w:val="005708DA"/>
    <w:rsid w:val="0057403F"/>
    <w:rsid w:val="00574A24"/>
    <w:rsid w:val="005759F2"/>
    <w:rsid w:val="00575B4D"/>
    <w:rsid w:val="00585E1A"/>
    <w:rsid w:val="005965CF"/>
    <w:rsid w:val="005B457F"/>
    <w:rsid w:val="005D3A54"/>
    <w:rsid w:val="005E6ED1"/>
    <w:rsid w:val="005F6B66"/>
    <w:rsid w:val="00600C7E"/>
    <w:rsid w:val="00610502"/>
    <w:rsid w:val="00611622"/>
    <w:rsid w:val="006159CF"/>
    <w:rsid w:val="00626262"/>
    <w:rsid w:val="00656EE4"/>
    <w:rsid w:val="00663AC6"/>
    <w:rsid w:val="0066483B"/>
    <w:rsid w:val="00675D7C"/>
    <w:rsid w:val="00683139"/>
    <w:rsid w:val="00683941"/>
    <w:rsid w:val="006950A3"/>
    <w:rsid w:val="006A1477"/>
    <w:rsid w:val="006B3404"/>
    <w:rsid w:val="006B3462"/>
    <w:rsid w:val="006B6136"/>
    <w:rsid w:val="006B6829"/>
    <w:rsid w:val="006C269A"/>
    <w:rsid w:val="006C4181"/>
    <w:rsid w:val="006C7C73"/>
    <w:rsid w:val="006D4B50"/>
    <w:rsid w:val="006E4750"/>
    <w:rsid w:val="006E6A5D"/>
    <w:rsid w:val="006F46C8"/>
    <w:rsid w:val="006F4A93"/>
    <w:rsid w:val="0071112E"/>
    <w:rsid w:val="00711919"/>
    <w:rsid w:val="007221ED"/>
    <w:rsid w:val="007234AC"/>
    <w:rsid w:val="0072531D"/>
    <w:rsid w:val="007303F1"/>
    <w:rsid w:val="007314D5"/>
    <w:rsid w:val="007318BF"/>
    <w:rsid w:val="007417BB"/>
    <w:rsid w:val="00746E28"/>
    <w:rsid w:val="0075272B"/>
    <w:rsid w:val="00755BA3"/>
    <w:rsid w:val="00763118"/>
    <w:rsid w:val="007747F0"/>
    <w:rsid w:val="00787C22"/>
    <w:rsid w:val="007C0617"/>
    <w:rsid w:val="007E1BDA"/>
    <w:rsid w:val="007E38C2"/>
    <w:rsid w:val="007E3E52"/>
    <w:rsid w:val="007F1AF9"/>
    <w:rsid w:val="007F1ECC"/>
    <w:rsid w:val="0082227F"/>
    <w:rsid w:val="00823EEF"/>
    <w:rsid w:val="00824F64"/>
    <w:rsid w:val="00833DD5"/>
    <w:rsid w:val="008358EA"/>
    <w:rsid w:val="0084693C"/>
    <w:rsid w:val="008645B8"/>
    <w:rsid w:val="00865C67"/>
    <w:rsid w:val="00876D95"/>
    <w:rsid w:val="00877403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6113"/>
    <w:rsid w:val="008E7A2C"/>
    <w:rsid w:val="00907206"/>
    <w:rsid w:val="00907695"/>
    <w:rsid w:val="00913A37"/>
    <w:rsid w:val="009202F1"/>
    <w:rsid w:val="009217F1"/>
    <w:rsid w:val="00925628"/>
    <w:rsid w:val="00925B21"/>
    <w:rsid w:val="00931369"/>
    <w:rsid w:val="00932C2B"/>
    <w:rsid w:val="00933554"/>
    <w:rsid w:val="0094089B"/>
    <w:rsid w:val="009461A9"/>
    <w:rsid w:val="009462E6"/>
    <w:rsid w:val="009526E6"/>
    <w:rsid w:val="009553B3"/>
    <w:rsid w:val="009634D9"/>
    <w:rsid w:val="009645D5"/>
    <w:rsid w:val="009745CD"/>
    <w:rsid w:val="00987909"/>
    <w:rsid w:val="009968BA"/>
    <w:rsid w:val="00996A19"/>
    <w:rsid w:val="009A22B3"/>
    <w:rsid w:val="009B04E1"/>
    <w:rsid w:val="009E1BD6"/>
    <w:rsid w:val="009E50A3"/>
    <w:rsid w:val="009F1026"/>
    <w:rsid w:val="00A21BF5"/>
    <w:rsid w:val="00A272E9"/>
    <w:rsid w:val="00A30D19"/>
    <w:rsid w:val="00A37974"/>
    <w:rsid w:val="00A5514D"/>
    <w:rsid w:val="00A60839"/>
    <w:rsid w:val="00A67F17"/>
    <w:rsid w:val="00A75830"/>
    <w:rsid w:val="00AA1BA0"/>
    <w:rsid w:val="00AC6EDF"/>
    <w:rsid w:val="00AC72FB"/>
    <w:rsid w:val="00AE6333"/>
    <w:rsid w:val="00AF1F51"/>
    <w:rsid w:val="00B00575"/>
    <w:rsid w:val="00B01A28"/>
    <w:rsid w:val="00B17CD3"/>
    <w:rsid w:val="00B2183E"/>
    <w:rsid w:val="00B35C83"/>
    <w:rsid w:val="00B3685C"/>
    <w:rsid w:val="00B45373"/>
    <w:rsid w:val="00B57999"/>
    <w:rsid w:val="00B648AD"/>
    <w:rsid w:val="00B850B5"/>
    <w:rsid w:val="00B90192"/>
    <w:rsid w:val="00B90433"/>
    <w:rsid w:val="00B95023"/>
    <w:rsid w:val="00BB3A9C"/>
    <w:rsid w:val="00BB711D"/>
    <w:rsid w:val="00BC57C3"/>
    <w:rsid w:val="00BD0D2F"/>
    <w:rsid w:val="00BD3089"/>
    <w:rsid w:val="00BD4207"/>
    <w:rsid w:val="00BF3E0E"/>
    <w:rsid w:val="00C303EA"/>
    <w:rsid w:val="00C31D92"/>
    <w:rsid w:val="00C3572C"/>
    <w:rsid w:val="00C3605C"/>
    <w:rsid w:val="00C372E8"/>
    <w:rsid w:val="00C6436B"/>
    <w:rsid w:val="00C643FD"/>
    <w:rsid w:val="00C71E21"/>
    <w:rsid w:val="00C817FE"/>
    <w:rsid w:val="00C831CA"/>
    <w:rsid w:val="00C863F9"/>
    <w:rsid w:val="00C911D1"/>
    <w:rsid w:val="00CA13D0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20F02"/>
    <w:rsid w:val="00D301E8"/>
    <w:rsid w:val="00D4495D"/>
    <w:rsid w:val="00D50FF4"/>
    <w:rsid w:val="00D542D1"/>
    <w:rsid w:val="00D72CBA"/>
    <w:rsid w:val="00D75F10"/>
    <w:rsid w:val="00D87FDA"/>
    <w:rsid w:val="00D9134E"/>
    <w:rsid w:val="00DE1781"/>
    <w:rsid w:val="00DF168B"/>
    <w:rsid w:val="00DF38E7"/>
    <w:rsid w:val="00E13A72"/>
    <w:rsid w:val="00E16F12"/>
    <w:rsid w:val="00E32DDC"/>
    <w:rsid w:val="00E453D3"/>
    <w:rsid w:val="00E46D38"/>
    <w:rsid w:val="00E51F0C"/>
    <w:rsid w:val="00E61CFB"/>
    <w:rsid w:val="00E62921"/>
    <w:rsid w:val="00E63B9E"/>
    <w:rsid w:val="00E7527C"/>
    <w:rsid w:val="00E93A1B"/>
    <w:rsid w:val="00E96684"/>
    <w:rsid w:val="00E96A32"/>
    <w:rsid w:val="00E9702C"/>
    <w:rsid w:val="00EA0D57"/>
    <w:rsid w:val="00EA4939"/>
    <w:rsid w:val="00EB2CEA"/>
    <w:rsid w:val="00EC3D86"/>
    <w:rsid w:val="00ED4DC2"/>
    <w:rsid w:val="00EE1513"/>
    <w:rsid w:val="00EE34D2"/>
    <w:rsid w:val="00EF0152"/>
    <w:rsid w:val="00EF1F89"/>
    <w:rsid w:val="00F164F0"/>
    <w:rsid w:val="00F17F1B"/>
    <w:rsid w:val="00F27094"/>
    <w:rsid w:val="00F314E4"/>
    <w:rsid w:val="00F321C8"/>
    <w:rsid w:val="00F45604"/>
    <w:rsid w:val="00F62649"/>
    <w:rsid w:val="00F929A6"/>
    <w:rsid w:val="00F96B6B"/>
    <w:rsid w:val="00FA2216"/>
    <w:rsid w:val="00FA3181"/>
    <w:rsid w:val="00FB248A"/>
    <w:rsid w:val="00FB47ED"/>
    <w:rsid w:val="00FC1708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styleId="lev">
    <w:name w:val="Strong"/>
    <w:basedOn w:val="Policepardfaut"/>
    <w:uiPriority w:val="22"/>
    <w:qFormat/>
    <w:rsid w:val="003D2C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56</TotalTime>
  <Pages>10</Pages>
  <Words>1925</Words>
  <Characters>10592</Characters>
  <Application>Microsoft Office Word</Application>
  <DocSecurity>0</DocSecurity>
  <Lines>88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47</cp:revision>
  <cp:lastPrinted>2018-11-29T16:20:00Z</cp:lastPrinted>
  <dcterms:created xsi:type="dcterms:W3CDTF">2024-05-16T09:29:00Z</dcterms:created>
  <dcterms:modified xsi:type="dcterms:W3CDTF">2026-03-30T20:37:00Z</dcterms:modified>
</cp:coreProperties>
</file>